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10号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下达平山村一二组村内道路硬化资金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  <w:bookmarkStart w:id="1" w:name="_GoBack"/>
      <w:bookmarkEnd w:id="1"/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平山乡人民政府：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平山村一二组村内道路硬化资金25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spacing w:line="600" w:lineRule="exact"/>
        <w:ind w:firstLine="320" w:firstLineChars="1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rPr>
          <w:rFonts w:hint="eastAsia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180B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3F5E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057A11D1"/>
    <w:rsid w:val="39650052"/>
    <w:rsid w:val="483A02E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2026-03-31T02:24:09Z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