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13号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关于下达大地自然村村内亮化资金的通知. 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曩宋乡人民政府：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大地自然村村内亮化资金25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68B2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351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2A89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1D1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0F94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AC9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D7DC7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6EB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0AF55DF0"/>
    <w:rsid w:val="371316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2026-03-31T02:30:50Z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