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14号</w:t>
      </w:r>
    </w:p>
    <w:p>
      <w:pPr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下达大勐藏沙拉门村内道路硬化资金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  <w:bookmarkStart w:id="1" w:name="_GoBack"/>
      <w:bookmarkEnd w:id="1"/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曩宋乡人民政府：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大勐藏沙拉门村内道路硬化资金20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2D8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5CC6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BD2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1D1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3EC4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0F94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AC9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6EB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14537EB7"/>
    <w:rsid w:val="18B20174"/>
    <w:rsid w:val="52FC3D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2026-03-31T02:33:15Z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