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﹞1</w:t>
      </w:r>
      <w:r>
        <w:rPr>
          <w:rFonts w:hint="eastAsia" w:ascii="仿宋_GB2312" w:eastAsia="仿宋_GB2312"/>
          <w:sz w:val="32"/>
          <w:szCs w:val="32"/>
        </w:rPr>
        <w:t>6号</w:t>
      </w:r>
    </w:p>
    <w:p>
      <w:pPr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下达芦场村二三组村内道路硬化资金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的通知.</w:t>
      </w: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河西乡人民政府：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芦场村二三组村内道路硬化资金20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</w:p>
    <w:p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2D8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5CC6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2A89"/>
    <w:rsid w:val="002550CA"/>
    <w:rsid w:val="0025558D"/>
    <w:rsid w:val="00256897"/>
    <w:rsid w:val="00256B0F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505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39B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0D2F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1D1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0F94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20A2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AC9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0CD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440"/>
    <w:rsid w:val="00DD5C22"/>
    <w:rsid w:val="00DD7995"/>
    <w:rsid w:val="00DD7DC7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8A4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6EB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02D87A3E"/>
    <w:rsid w:val="39726B5C"/>
    <w:rsid w:val="43D526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2026-03-31T02:34:47Z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