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仿宋_GB2312" w:eastAsia="仿宋_GB2312"/>
          <w:sz w:val="32"/>
          <w:szCs w:val="32"/>
        </w:rPr>
        <w:t>17号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下达来连自然村活动中心建设资金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通知. </w:t>
      </w:r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河西乡人民政府：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来连自然村活动中心建设资金27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梁河县财政局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</w:p>
    <w:p>
      <w:bookmarkStart w:id="1" w:name="_GoBack"/>
      <w:bookmarkEnd w:id="1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0D8"/>
    <w:rsid w:val="00061521"/>
    <w:rsid w:val="00062F4B"/>
    <w:rsid w:val="00063289"/>
    <w:rsid w:val="000642D8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6B1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5CC6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3C13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2A89"/>
    <w:rsid w:val="002550CA"/>
    <w:rsid w:val="0025558D"/>
    <w:rsid w:val="00256897"/>
    <w:rsid w:val="00256B0F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505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39B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0D2F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1D1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02E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0F94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7B2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3B7F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AC9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488A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0CD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02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440"/>
    <w:rsid w:val="00DD5C22"/>
    <w:rsid w:val="00DD7995"/>
    <w:rsid w:val="00DD7DC7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6EB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66C7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4F24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0AE91F22"/>
    <w:rsid w:val="2B227E9D"/>
    <w:rsid w:val="2F8518AC"/>
    <w:rsid w:val="3646577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2026-03-31T02:35:55Z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