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梁财农改[2017]19号</w:t>
      </w:r>
    </w:p>
    <w:p>
      <w:pPr>
        <w:spacing w:line="600" w:lineRule="exact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关于下达2016年第二批 “四位一体”试点村补助资金的通知</w:t>
      </w: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小厂乡人民政府：</w:t>
      </w:r>
      <w:r>
        <w:rPr>
          <w:rFonts w:eastAsia="仿宋_GB2312"/>
          <w:sz w:val="32"/>
          <w:szCs w:val="32"/>
        </w:rPr>
        <w:t xml:space="preserve">                </w:t>
      </w:r>
    </w:p>
    <w:p>
      <w:pPr>
        <w:spacing w:line="600" w:lineRule="exact"/>
        <w:ind w:firstLine="63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根据《德宏州财政局关于批复及下达2016年第二批“四位一体”试点村补助资金的通知》（德财农改【2016】40号）文件通知，按领导批示，现下达你单位友义村委会2016年第二批 “四位一体”试点村补助资金350万元，请列入2017年“2130701 对村级一事一议的补助”支出功能分类科目，特此通知。</w:t>
      </w:r>
    </w:p>
    <w:p>
      <w:pPr>
        <w:spacing w:line="600" w:lineRule="exact"/>
        <w:ind w:firstLine="630"/>
        <w:jc w:val="left"/>
        <w:rPr>
          <w:rFonts w:hint="eastAsia" w:eastAsia="仿宋_GB2312"/>
          <w:sz w:val="32"/>
          <w:szCs w:val="32"/>
        </w:rPr>
      </w:pPr>
    </w:p>
    <w:p>
      <w:pPr>
        <w:spacing w:line="600" w:lineRule="exact"/>
        <w:ind w:firstLine="630"/>
        <w:jc w:val="left"/>
        <w:rPr>
          <w:rFonts w:hint="eastAsia" w:eastAsia="仿宋_GB2312"/>
          <w:sz w:val="32"/>
          <w:szCs w:val="32"/>
        </w:rPr>
      </w:pP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 xml:space="preserve">                                 梁河县财</w:t>
      </w:r>
      <w:r>
        <w:rPr>
          <w:rFonts w:hint="eastAsia" w:ascii="仿宋_GB2312" w:hAnsi="宋体" w:eastAsia="仿宋_GB2312" w:cs="宋体"/>
          <w:sz w:val="32"/>
          <w:szCs w:val="32"/>
        </w:rPr>
        <w:t>政局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2017年8月21日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  <w:lang/>
      </w:rPr>
      <w:t>- 1 -</w:t>
    </w:r>
    <w:r>
      <w:rPr>
        <w:rStyle w:val="6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468A"/>
    <w:rsid w:val="000049CA"/>
    <w:rsid w:val="00005D5F"/>
    <w:rsid w:val="000101E0"/>
    <w:rsid w:val="00014B24"/>
    <w:rsid w:val="000214E4"/>
    <w:rsid w:val="00021E5F"/>
    <w:rsid w:val="00022613"/>
    <w:rsid w:val="00024452"/>
    <w:rsid w:val="00026649"/>
    <w:rsid w:val="00026863"/>
    <w:rsid w:val="00026FBF"/>
    <w:rsid w:val="00030275"/>
    <w:rsid w:val="00031D12"/>
    <w:rsid w:val="00033F66"/>
    <w:rsid w:val="00033F7D"/>
    <w:rsid w:val="000348E2"/>
    <w:rsid w:val="000355B0"/>
    <w:rsid w:val="000420D8"/>
    <w:rsid w:val="00042F7F"/>
    <w:rsid w:val="00044BEA"/>
    <w:rsid w:val="00053329"/>
    <w:rsid w:val="00055290"/>
    <w:rsid w:val="00057FBF"/>
    <w:rsid w:val="00066F7D"/>
    <w:rsid w:val="0007001E"/>
    <w:rsid w:val="000716CD"/>
    <w:rsid w:val="00071993"/>
    <w:rsid w:val="00072CC5"/>
    <w:rsid w:val="00074556"/>
    <w:rsid w:val="00077F20"/>
    <w:rsid w:val="00077F26"/>
    <w:rsid w:val="00080FEC"/>
    <w:rsid w:val="000811F6"/>
    <w:rsid w:val="000818AC"/>
    <w:rsid w:val="000828A8"/>
    <w:rsid w:val="000A1742"/>
    <w:rsid w:val="000A1F2D"/>
    <w:rsid w:val="000A3D1F"/>
    <w:rsid w:val="000B005A"/>
    <w:rsid w:val="000B0635"/>
    <w:rsid w:val="000B5213"/>
    <w:rsid w:val="000B6298"/>
    <w:rsid w:val="000C3A7E"/>
    <w:rsid w:val="000C3A94"/>
    <w:rsid w:val="000C3DC4"/>
    <w:rsid w:val="000C61EF"/>
    <w:rsid w:val="000C62A1"/>
    <w:rsid w:val="000D0C39"/>
    <w:rsid w:val="000D2697"/>
    <w:rsid w:val="000D3D77"/>
    <w:rsid w:val="000D49EF"/>
    <w:rsid w:val="000D76A7"/>
    <w:rsid w:val="000E4F7B"/>
    <w:rsid w:val="000F059D"/>
    <w:rsid w:val="000F2060"/>
    <w:rsid w:val="000F3AE9"/>
    <w:rsid w:val="00103620"/>
    <w:rsid w:val="001068CB"/>
    <w:rsid w:val="00111E8D"/>
    <w:rsid w:val="00115861"/>
    <w:rsid w:val="001169FE"/>
    <w:rsid w:val="00116C85"/>
    <w:rsid w:val="00117EFF"/>
    <w:rsid w:val="00121FB9"/>
    <w:rsid w:val="001308FC"/>
    <w:rsid w:val="00131883"/>
    <w:rsid w:val="00131FC5"/>
    <w:rsid w:val="0013721D"/>
    <w:rsid w:val="00146505"/>
    <w:rsid w:val="001473D1"/>
    <w:rsid w:val="00151BC0"/>
    <w:rsid w:val="001520CC"/>
    <w:rsid w:val="001554F2"/>
    <w:rsid w:val="00156D87"/>
    <w:rsid w:val="00162185"/>
    <w:rsid w:val="00162FFB"/>
    <w:rsid w:val="00163C4D"/>
    <w:rsid w:val="00163D4C"/>
    <w:rsid w:val="00164946"/>
    <w:rsid w:val="00166B84"/>
    <w:rsid w:val="00167AFF"/>
    <w:rsid w:val="00170D31"/>
    <w:rsid w:val="00171E33"/>
    <w:rsid w:val="001757A6"/>
    <w:rsid w:val="001835AD"/>
    <w:rsid w:val="00187DFA"/>
    <w:rsid w:val="00190177"/>
    <w:rsid w:val="00192795"/>
    <w:rsid w:val="00196F98"/>
    <w:rsid w:val="001A089A"/>
    <w:rsid w:val="001B483A"/>
    <w:rsid w:val="001B7797"/>
    <w:rsid w:val="001C1770"/>
    <w:rsid w:val="001C1DB1"/>
    <w:rsid w:val="001C23BD"/>
    <w:rsid w:val="001C748C"/>
    <w:rsid w:val="001D288B"/>
    <w:rsid w:val="001D2C50"/>
    <w:rsid w:val="001D4CFC"/>
    <w:rsid w:val="001D7B58"/>
    <w:rsid w:val="001D7E95"/>
    <w:rsid w:val="001E3A30"/>
    <w:rsid w:val="001E40D2"/>
    <w:rsid w:val="001E432B"/>
    <w:rsid w:val="001F740E"/>
    <w:rsid w:val="00202608"/>
    <w:rsid w:val="002062C1"/>
    <w:rsid w:val="00207414"/>
    <w:rsid w:val="00210E02"/>
    <w:rsid w:val="002146B1"/>
    <w:rsid w:val="00216EC0"/>
    <w:rsid w:val="002269BA"/>
    <w:rsid w:val="00236BE5"/>
    <w:rsid w:val="0024131B"/>
    <w:rsid w:val="002427FB"/>
    <w:rsid w:val="002460AF"/>
    <w:rsid w:val="00250AE0"/>
    <w:rsid w:val="00252A33"/>
    <w:rsid w:val="002572DF"/>
    <w:rsid w:val="0026455C"/>
    <w:rsid w:val="00266AE5"/>
    <w:rsid w:val="002759BE"/>
    <w:rsid w:val="00283673"/>
    <w:rsid w:val="00286725"/>
    <w:rsid w:val="0028675E"/>
    <w:rsid w:val="00295411"/>
    <w:rsid w:val="00297105"/>
    <w:rsid w:val="002A3B7C"/>
    <w:rsid w:val="002A480B"/>
    <w:rsid w:val="002A6F52"/>
    <w:rsid w:val="002A73B7"/>
    <w:rsid w:val="002B0C31"/>
    <w:rsid w:val="002B12FD"/>
    <w:rsid w:val="002B16BC"/>
    <w:rsid w:val="002B1AF3"/>
    <w:rsid w:val="002B269C"/>
    <w:rsid w:val="002B3DCE"/>
    <w:rsid w:val="002B49CB"/>
    <w:rsid w:val="002C3D32"/>
    <w:rsid w:val="002C3F07"/>
    <w:rsid w:val="002C43A9"/>
    <w:rsid w:val="002D3DDF"/>
    <w:rsid w:val="002D5DA6"/>
    <w:rsid w:val="002E1E44"/>
    <w:rsid w:val="002E2569"/>
    <w:rsid w:val="002E2D28"/>
    <w:rsid w:val="002F1601"/>
    <w:rsid w:val="002F1DA8"/>
    <w:rsid w:val="002F389C"/>
    <w:rsid w:val="00304A60"/>
    <w:rsid w:val="00311257"/>
    <w:rsid w:val="003159DE"/>
    <w:rsid w:val="00322334"/>
    <w:rsid w:val="00322CA2"/>
    <w:rsid w:val="00322F92"/>
    <w:rsid w:val="00323465"/>
    <w:rsid w:val="00324768"/>
    <w:rsid w:val="0032698D"/>
    <w:rsid w:val="003306FD"/>
    <w:rsid w:val="0033098F"/>
    <w:rsid w:val="003403AA"/>
    <w:rsid w:val="00340BC1"/>
    <w:rsid w:val="0034290E"/>
    <w:rsid w:val="00345983"/>
    <w:rsid w:val="00352ED8"/>
    <w:rsid w:val="00353962"/>
    <w:rsid w:val="00354DE2"/>
    <w:rsid w:val="003560B1"/>
    <w:rsid w:val="00367392"/>
    <w:rsid w:val="00367630"/>
    <w:rsid w:val="0037072B"/>
    <w:rsid w:val="00373194"/>
    <w:rsid w:val="003770B8"/>
    <w:rsid w:val="00392F9F"/>
    <w:rsid w:val="003944BF"/>
    <w:rsid w:val="00397D2E"/>
    <w:rsid w:val="003B7EAA"/>
    <w:rsid w:val="003C1D0B"/>
    <w:rsid w:val="003C609E"/>
    <w:rsid w:val="003D0CB4"/>
    <w:rsid w:val="003E1817"/>
    <w:rsid w:val="003F7C60"/>
    <w:rsid w:val="004036CC"/>
    <w:rsid w:val="004100AD"/>
    <w:rsid w:val="00410D03"/>
    <w:rsid w:val="0041363C"/>
    <w:rsid w:val="004136D4"/>
    <w:rsid w:val="004147A1"/>
    <w:rsid w:val="004161C8"/>
    <w:rsid w:val="00416C82"/>
    <w:rsid w:val="00416C91"/>
    <w:rsid w:val="00417038"/>
    <w:rsid w:val="00420C85"/>
    <w:rsid w:val="00421540"/>
    <w:rsid w:val="00421755"/>
    <w:rsid w:val="00430B88"/>
    <w:rsid w:val="0043103A"/>
    <w:rsid w:val="0043683A"/>
    <w:rsid w:val="00436C53"/>
    <w:rsid w:val="00442965"/>
    <w:rsid w:val="004448BD"/>
    <w:rsid w:val="004463A5"/>
    <w:rsid w:val="004535E3"/>
    <w:rsid w:val="00455BE9"/>
    <w:rsid w:val="00456945"/>
    <w:rsid w:val="00457001"/>
    <w:rsid w:val="00465403"/>
    <w:rsid w:val="00471FCE"/>
    <w:rsid w:val="004742FC"/>
    <w:rsid w:val="00480832"/>
    <w:rsid w:val="004847E6"/>
    <w:rsid w:val="00496F0A"/>
    <w:rsid w:val="0049734E"/>
    <w:rsid w:val="004A29C5"/>
    <w:rsid w:val="004A4162"/>
    <w:rsid w:val="004A49CF"/>
    <w:rsid w:val="004A6A67"/>
    <w:rsid w:val="004A7BE7"/>
    <w:rsid w:val="004B2851"/>
    <w:rsid w:val="004B59A3"/>
    <w:rsid w:val="004B6B57"/>
    <w:rsid w:val="004C309E"/>
    <w:rsid w:val="004C3549"/>
    <w:rsid w:val="004D45D6"/>
    <w:rsid w:val="004D46A2"/>
    <w:rsid w:val="004E03C4"/>
    <w:rsid w:val="004E0D86"/>
    <w:rsid w:val="004E1B14"/>
    <w:rsid w:val="004E3C75"/>
    <w:rsid w:val="004E65B8"/>
    <w:rsid w:val="004F28C1"/>
    <w:rsid w:val="004F4E64"/>
    <w:rsid w:val="004F5E0C"/>
    <w:rsid w:val="00500959"/>
    <w:rsid w:val="005039E1"/>
    <w:rsid w:val="00510DAF"/>
    <w:rsid w:val="005115BF"/>
    <w:rsid w:val="0051620F"/>
    <w:rsid w:val="005168F7"/>
    <w:rsid w:val="0052029F"/>
    <w:rsid w:val="00521FE9"/>
    <w:rsid w:val="0053163E"/>
    <w:rsid w:val="00531D4B"/>
    <w:rsid w:val="00532D51"/>
    <w:rsid w:val="00537428"/>
    <w:rsid w:val="00537CE2"/>
    <w:rsid w:val="00541619"/>
    <w:rsid w:val="00541FDC"/>
    <w:rsid w:val="00542140"/>
    <w:rsid w:val="00544CF8"/>
    <w:rsid w:val="005470E6"/>
    <w:rsid w:val="00560831"/>
    <w:rsid w:val="005657D6"/>
    <w:rsid w:val="0056611B"/>
    <w:rsid w:val="00570973"/>
    <w:rsid w:val="00572052"/>
    <w:rsid w:val="005722E2"/>
    <w:rsid w:val="00573151"/>
    <w:rsid w:val="00575DD3"/>
    <w:rsid w:val="00584B2E"/>
    <w:rsid w:val="00584E41"/>
    <w:rsid w:val="005850AE"/>
    <w:rsid w:val="00585410"/>
    <w:rsid w:val="00585660"/>
    <w:rsid w:val="005856C1"/>
    <w:rsid w:val="00591EA0"/>
    <w:rsid w:val="005A1BE3"/>
    <w:rsid w:val="005A6A14"/>
    <w:rsid w:val="005B1012"/>
    <w:rsid w:val="005B160E"/>
    <w:rsid w:val="005B2F53"/>
    <w:rsid w:val="005B4612"/>
    <w:rsid w:val="005B4FBD"/>
    <w:rsid w:val="005C7942"/>
    <w:rsid w:val="005D0CD4"/>
    <w:rsid w:val="005D1EE2"/>
    <w:rsid w:val="005E189A"/>
    <w:rsid w:val="005E1D59"/>
    <w:rsid w:val="005E2F56"/>
    <w:rsid w:val="005E5F7C"/>
    <w:rsid w:val="005E654A"/>
    <w:rsid w:val="005F1823"/>
    <w:rsid w:val="005F3158"/>
    <w:rsid w:val="005F395B"/>
    <w:rsid w:val="00600934"/>
    <w:rsid w:val="006033F5"/>
    <w:rsid w:val="00605CFF"/>
    <w:rsid w:val="006118F1"/>
    <w:rsid w:val="00614D5A"/>
    <w:rsid w:val="0061714D"/>
    <w:rsid w:val="00620D1D"/>
    <w:rsid w:val="00621693"/>
    <w:rsid w:val="006220E2"/>
    <w:rsid w:val="0062596F"/>
    <w:rsid w:val="00625CC3"/>
    <w:rsid w:val="0063059C"/>
    <w:rsid w:val="00633810"/>
    <w:rsid w:val="006343B6"/>
    <w:rsid w:val="00636649"/>
    <w:rsid w:val="00636EFF"/>
    <w:rsid w:val="0064147C"/>
    <w:rsid w:val="006438A8"/>
    <w:rsid w:val="0064461E"/>
    <w:rsid w:val="0064712A"/>
    <w:rsid w:val="006502E2"/>
    <w:rsid w:val="00651320"/>
    <w:rsid w:val="00666EDD"/>
    <w:rsid w:val="006717EA"/>
    <w:rsid w:val="006741E7"/>
    <w:rsid w:val="0067483C"/>
    <w:rsid w:val="0067503B"/>
    <w:rsid w:val="00676072"/>
    <w:rsid w:val="00676DD7"/>
    <w:rsid w:val="00680C6C"/>
    <w:rsid w:val="0068580E"/>
    <w:rsid w:val="006860F9"/>
    <w:rsid w:val="00686DBE"/>
    <w:rsid w:val="006910BB"/>
    <w:rsid w:val="00694BBC"/>
    <w:rsid w:val="006A3B1D"/>
    <w:rsid w:val="006B3A79"/>
    <w:rsid w:val="006B4A87"/>
    <w:rsid w:val="006B5DC4"/>
    <w:rsid w:val="006B624F"/>
    <w:rsid w:val="006C5D0D"/>
    <w:rsid w:val="006E11C6"/>
    <w:rsid w:val="006F15CD"/>
    <w:rsid w:val="006F1D41"/>
    <w:rsid w:val="0070076C"/>
    <w:rsid w:val="0070678A"/>
    <w:rsid w:val="00710326"/>
    <w:rsid w:val="0071315F"/>
    <w:rsid w:val="00721E15"/>
    <w:rsid w:val="00723603"/>
    <w:rsid w:val="0072398C"/>
    <w:rsid w:val="00723DA9"/>
    <w:rsid w:val="00725D85"/>
    <w:rsid w:val="00726A7E"/>
    <w:rsid w:val="00732C10"/>
    <w:rsid w:val="0073409B"/>
    <w:rsid w:val="00735570"/>
    <w:rsid w:val="00737234"/>
    <w:rsid w:val="00745DA0"/>
    <w:rsid w:val="00745E4B"/>
    <w:rsid w:val="00746EFC"/>
    <w:rsid w:val="007511EF"/>
    <w:rsid w:val="007533FC"/>
    <w:rsid w:val="00754791"/>
    <w:rsid w:val="007609F6"/>
    <w:rsid w:val="00765F53"/>
    <w:rsid w:val="00767AF5"/>
    <w:rsid w:val="0077329A"/>
    <w:rsid w:val="00784014"/>
    <w:rsid w:val="00797827"/>
    <w:rsid w:val="007A14BB"/>
    <w:rsid w:val="007A18B7"/>
    <w:rsid w:val="007A48E5"/>
    <w:rsid w:val="007B4928"/>
    <w:rsid w:val="007B7226"/>
    <w:rsid w:val="007C19A3"/>
    <w:rsid w:val="007C26F3"/>
    <w:rsid w:val="007C6177"/>
    <w:rsid w:val="007D37BD"/>
    <w:rsid w:val="007D799B"/>
    <w:rsid w:val="007E04CC"/>
    <w:rsid w:val="007E0DA9"/>
    <w:rsid w:val="00801E4F"/>
    <w:rsid w:val="008071BF"/>
    <w:rsid w:val="008126E3"/>
    <w:rsid w:val="00820792"/>
    <w:rsid w:val="00821A14"/>
    <w:rsid w:val="008221A8"/>
    <w:rsid w:val="00822829"/>
    <w:rsid w:val="00825647"/>
    <w:rsid w:val="00831C51"/>
    <w:rsid w:val="0084254B"/>
    <w:rsid w:val="008441D0"/>
    <w:rsid w:val="0084478E"/>
    <w:rsid w:val="008459F0"/>
    <w:rsid w:val="0084610E"/>
    <w:rsid w:val="00850480"/>
    <w:rsid w:val="008525C9"/>
    <w:rsid w:val="00855002"/>
    <w:rsid w:val="00862DF3"/>
    <w:rsid w:val="008660BE"/>
    <w:rsid w:val="0086643F"/>
    <w:rsid w:val="008706BA"/>
    <w:rsid w:val="00880AF2"/>
    <w:rsid w:val="008848A4"/>
    <w:rsid w:val="00896AC4"/>
    <w:rsid w:val="008A0F06"/>
    <w:rsid w:val="008B12D6"/>
    <w:rsid w:val="008B1D13"/>
    <w:rsid w:val="008B288F"/>
    <w:rsid w:val="008B4242"/>
    <w:rsid w:val="008B4952"/>
    <w:rsid w:val="008B554F"/>
    <w:rsid w:val="008C0FC5"/>
    <w:rsid w:val="008C1F87"/>
    <w:rsid w:val="008C6273"/>
    <w:rsid w:val="008D09D6"/>
    <w:rsid w:val="008D26A2"/>
    <w:rsid w:val="008D38F7"/>
    <w:rsid w:val="008F0738"/>
    <w:rsid w:val="008F08A2"/>
    <w:rsid w:val="008F499F"/>
    <w:rsid w:val="008F6F25"/>
    <w:rsid w:val="0090118B"/>
    <w:rsid w:val="009126B8"/>
    <w:rsid w:val="009221A4"/>
    <w:rsid w:val="009274D5"/>
    <w:rsid w:val="00932042"/>
    <w:rsid w:val="00935AF9"/>
    <w:rsid w:val="00941EC5"/>
    <w:rsid w:val="00946CFA"/>
    <w:rsid w:val="00950B6D"/>
    <w:rsid w:val="00951B29"/>
    <w:rsid w:val="00954A58"/>
    <w:rsid w:val="00957199"/>
    <w:rsid w:val="0096135E"/>
    <w:rsid w:val="009638CD"/>
    <w:rsid w:val="00963CDE"/>
    <w:rsid w:val="00964C43"/>
    <w:rsid w:val="009652E5"/>
    <w:rsid w:val="00970CE2"/>
    <w:rsid w:val="00971D03"/>
    <w:rsid w:val="00971E3F"/>
    <w:rsid w:val="0097387B"/>
    <w:rsid w:val="0097685B"/>
    <w:rsid w:val="00981FBE"/>
    <w:rsid w:val="00983854"/>
    <w:rsid w:val="00984EF0"/>
    <w:rsid w:val="009A0C62"/>
    <w:rsid w:val="009A1B79"/>
    <w:rsid w:val="009A286C"/>
    <w:rsid w:val="009B2A3A"/>
    <w:rsid w:val="009B3324"/>
    <w:rsid w:val="009B33CC"/>
    <w:rsid w:val="009C0D9F"/>
    <w:rsid w:val="009C440F"/>
    <w:rsid w:val="009C4AB7"/>
    <w:rsid w:val="009D0952"/>
    <w:rsid w:val="009D465A"/>
    <w:rsid w:val="009D6264"/>
    <w:rsid w:val="009E6268"/>
    <w:rsid w:val="009F08A4"/>
    <w:rsid w:val="009F2F96"/>
    <w:rsid w:val="009F435F"/>
    <w:rsid w:val="009F5E7D"/>
    <w:rsid w:val="00A066B3"/>
    <w:rsid w:val="00A10370"/>
    <w:rsid w:val="00A10D8E"/>
    <w:rsid w:val="00A11B55"/>
    <w:rsid w:val="00A15F50"/>
    <w:rsid w:val="00A24D75"/>
    <w:rsid w:val="00A26134"/>
    <w:rsid w:val="00A34354"/>
    <w:rsid w:val="00A36433"/>
    <w:rsid w:val="00A36E63"/>
    <w:rsid w:val="00A40B4A"/>
    <w:rsid w:val="00A4221B"/>
    <w:rsid w:val="00A42747"/>
    <w:rsid w:val="00A44184"/>
    <w:rsid w:val="00A468C8"/>
    <w:rsid w:val="00A47F4C"/>
    <w:rsid w:val="00A50C8A"/>
    <w:rsid w:val="00A5384D"/>
    <w:rsid w:val="00A54A73"/>
    <w:rsid w:val="00A60A9E"/>
    <w:rsid w:val="00A613DC"/>
    <w:rsid w:val="00A61A31"/>
    <w:rsid w:val="00A62662"/>
    <w:rsid w:val="00A6610C"/>
    <w:rsid w:val="00A6665E"/>
    <w:rsid w:val="00A66D89"/>
    <w:rsid w:val="00A72D22"/>
    <w:rsid w:val="00A752EC"/>
    <w:rsid w:val="00A76AF4"/>
    <w:rsid w:val="00A84B26"/>
    <w:rsid w:val="00A84C64"/>
    <w:rsid w:val="00A85E2E"/>
    <w:rsid w:val="00A87DE7"/>
    <w:rsid w:val="00A93B3D"/>
    <w:rsid w:val="00A944DF"/>
    <w:rsid w:val="00AA029A"/>
    <w:rsid w:val="00AA7C1B"/>
    <w:rsid w:val="00AB0755"/>
    <w:rsid w:val="00AB3E9A"/>
    <w:rsid w:val="00AB6A53"/>
    <w:rsid w:val="00AC01B0"/>
    <w:rsid w:val="00AC494B"/>
    <w:rsid w:val="00AC57FF"/>
    <w:rsid w:val="00AD5DA9"/>
    <w:rsid w:val="00AE2391"/>
    <w:rsid w:val="00AE23F7"/>
    <w:rsid w:val="00AE4C52"/>
    <w:rsid w:val="00AF1A6D"/>
    <w:rsid w:val="00B00CB5"/>
    <w:rsid w:val="00B03535"/>
    <w:rsid w:val="00B03773"/>
    <w:rsid w:val="00B05478"/>
    <w:rsid w:val="00B07014"/>
    <w:rsid w:val="00B1383C"/>
    <w:rsid w:val="00B14296"/>
    <w:rsid w:val="00B14547"/>
    <w:rsid w:val="00B16160"/>
    <w:rsid w:val="00B174DA"/>
    <w:rsid w:val="00B32F3F"/>
    <w:rsid w:val="00B37245"/>
    <w:rsid w:val="00B412CB"/>
    <w:rsid w:val="00B446E4"/>
    <w:rsid w:val="00B45DD5"/>
    <w:rsid w:val="00B47A99"/>
    <w:rsid w:val="00B54652"/>
    <w:rsid w:val="00B57B0C"/>
    <w:rsid w:val="00B6308F"/>
    <w:rsid w:val="00B64E1F"/>
    <w:rsid w:val="00B708A5"/>
    <w:rsid w:val="00B72698"/>
    <w:rsid w:val="00B73656"/>
    <w:rsid w:val="00B74B6D"/>
    <w:rsid w:val="00B75E35"/>
    <w:rsid w:val="00B778E3"/>
    <w:rsid w:val="00B77CED"/>
    <w:rsid w:val="00B81F3A"/>
    <w:rsid w:val="00B82F51"/>
    <w:rsid w:val="00B83148"/>
    <w:rsid w:val="00B86545"/>
    <w:rsid w:val="00B933F4"/>
    <w:rsid w:val="00B93C73"/>
    <w:rsid w:val="00B94D9F"/>
    <w:rsid w:val="00B96257"/>
    <w:rsid w:val="00B97375"/>
    <w:rsid w:val="00BA0A57"/>
    <w:rsid w:val="00BA1D18"/>
    <w:rsid w:val="00BA1DDC"/>
    <w:rsid w:val="00BA612B"/>
    <w:rsid w:val="00BA76D0"/>
    <w:rsid w:val="00BB1FC3"/>
    <w:rsid w:val="00BB2FC4"/>
    <w:rsid w:val="00BB4453"/>
    <w:rsid w:val="00BB4D2C"/>
    <w:rsid w:val="00BB6AAE"/>
    <w:rsid w:val="00BB6F07"/>
    <w:rsid w:val="00BC1F42"/>
    <w:rsid w:val="00BC21E2"/>
    <w:rsid w:val="00BC4688"/>
    <w:rsid w:val="00BC62F8"/>
    <w:rsid w:val="00BD257D"/>
    <w:rsid w:val="00BD46A7"/>
    <w:rsid w:val="00BD761A"/>
    <w:rsid w:val="00BE0DD5"/>
    <w:rsid w:val="00BE2913"/>
    <w:rsid w:val="00BE3E02"/>
    <w:rsid w:val="00BF153C"/>
    <w:rsid w:val="00BF2F04"/>
    <w:rsid w:val="00BF5CFF"/>
    <w:rsid w:val="00C0619B"/>
    <w:rsid w:val="00C07A37"/>
    <w:rsid w:val="00C1279B"/>
    <w:rsid w:val="00C15C56"/>
    <w:rsid w:val="00C2377D"/>
    <w:rsid w:val="00C26E87"/>
    <w:rsid w:val="00C274D6"/>
    <w:rsid w:val="00C31AA3"/>
    <w:rsid w:val="00C337C8"/>
    <w:rsid w:val="00C420BE"/>
    <w:rsid w:val="00C433CD"/>
    <w:rsid w:val="00C43554"/>
    <w:rsid w:val="00C45037"/>
    <w:rsid w:val="00C47CAB"/>
    <w:rsid w:val="00C50EE2"/>
    <w:rsid w:val="00C5192C"/>
    <w:rsid w:val="00C524C3"/>
    <w:rsid w:val="00C54BFA"/>
    <w:rsid w:val="00C62887"/>
    <w:rsid w:val="00C64918"/>
    <w:rsid w:val="00C664BD"/>
    <w:rsid w:val="00C71880"/>
    <w:rsid w:val="00C75C28"/>
    <w:rsid w:val="00C81DD8"/>
    <w:rsid w:val="00C86886"/>
    <w:rsid w:val="00C91F70"/>
    <w:rsid w:val="00C922F7"/>
    <w:rsid w:val="00C93404"/>
    <w:rsid w:val="00C95CFE"/>
    <w:rsid w:val="00CA7F88"/>
    <w:rsid w:val="00CB5389"/>
    <w:rsid w:val="00CB5A24"/>
    <w:rsid w:val="00CB5C05"/>
    <w:rsid w:val="00CC4369"/>
    <w:rsid w:val="00CC4C5C"/>
    <w:rsid w:val="00CD2999"/>
    <w:rsid w:val="00CE424B"/>
    <w:rsid w:val="00CE5007"/>
    <w:rsid w:val="00CE6A6A"/>
    <w:rsid w:val="00CE7849"/>
    <w:rsid w:val="00CF1B30"/>
    <w:rsid w:val="00CF57F4"/>
    <w:rsid w:val="00CF5C29"/>
    <w:rsid w:val="00D049A9"/>
    <w:rsid w:val="00D05B29"/>
    <w:rsid w:val="00D0669D"/>
    <w:rsid w:val="00D13BAB"/>
    <w:rsid w:val="00D13D0E"/>
    <w:rsid w:val="00D23377"/>
    <w:rsid w:val="00D31CF2"/>
    <w:rsid w:val="00D33BAD"/>
    <w:rsid w:val="00D34891"/>
    <w:rsid w:val="00D474D3"/>
    <w:rsid w:val="00D516E6"/>
    <w:rsid w:val="00D52A3B"/>
    <w:rsid w:val="00D52A8E"/>
    <w:rsid w:val="00D537CA"/>
    <w:rsid w:val="00D63AE2"/>
    <w:rsid w:val="00D6665E"/>
    <w:rsid w:val="00D817EB"/>
    <w:rsid w:val="00D83FC9"/>
    <w:rsid w:val="00D86496"/>
    <w:rsid w:val="00D91D26"/>
    <w:rsid w:val="00D93590"/>
    <w:rsid w:val="00DA1653"/>
    <w:rsid w:val="00DA5076"/>
    <w:rsid w:val="00DA7F58"/>
    <w:rsid w:val="00DB0D89"/>
    <w:rsid w:val="00DB3D48"/>
    <w:rsid w:val="00DB56B8"/>
    <w:rsid w:val="00DB763B"/>
    <w:rsid w:val="00DC6C3A"/>
    <w:rsid w:val="00DD1208"/>
    <w:rsid w:val="00DE3F63"/>
    <w:rsid w:val="00DE4888"/>
    <w:rsid w:val="00DF17CF"/>
    <w:rsid w:val="00E013E4"/>
    <w:rsid w:val="00E05AD3"/>
    <w:rsid w:val="00E0633A"/>
    <w:rsid w:val="00E1099B"/>
    <w:rsid w:val="00E11822"/>
    <w:rsid w:val="00E12286"/>
    <w:rsid w:val="00E14910"/>
    <w:rsid w:val="00E14AA3"/>
    <w:rsid w:val="00E14AF5"/>
    <w:rsid w:val="00E163C3"/>
    <w:rsid w:val="00E22660"/>
    <w:rsid w:val="00E23EE6"/>
    <w:rsid w:val="00E25559"/>
    <w:rsid w:val="00E26CAB"/>
    <w:rsid w:val="00E27DBE"/>
    <w:rsid w:val="00E328D5"/>
    <w:rsid w:val="00E337CC"/>
    <w:rsid w:val="00E35760"/>
    <w:rsid w:val="00E40771"/>
    <w:rsid w:val="00E42838"/>
    <w:rsid w:val="00E438A9"/>
    <w:rsid w:val="00E44150"/>
    <w:rsid w:val="00E44998"/>
    <w:rsid w:val="00E460FC"/>
    <w:rsid w:val="00E53319"/>
    <w:rsid w:val="00E56601"/>
    <w:rsid w:val="00E56698"/>
    <w:rsid w:val="00E61651"/>
    <w:rsid w:val="00E67E26"/>
    <w:rsid w:val="00E719AB"/>
    <w:rsid w:val="00E71C35"/>
    <w:rsid w:val="00E72EC6"/>
    <w:rsid w:val="00E75101"/>
    <w:rsid w:val="00E75491"/>
    <w:rsid w:val="00E80DDA"/>
    <w:rsid w:val="00E8245E"/>
    <w:rsid w:val="00E840CD"/>
    <w:rsid w:val="00E849CE"/>
    <w:rsid w:val="00E8618F"/>
    <w:rsid w:val="00E86D4E"/>
    <w:rsid w:val="00E92633"/>
    <w:rsid w:val="00E92D8A"/>
    <w:rsid w:val="00E9595D"/>
    <w:rsid w:val="00E966E1"/>
    <w:rsid w:val="00EA0056"/>
    <w:rsid w:val="00EA024A"/>
    <w:rsid w:val="00EA16FE"/>
    <w:rsid w:val="00EA45A7"/>
    <w:rsid w:val="00EA4AB4"/>
    <w:rsid w:val="00EA7A4E"/>
    <w:rsid w:val="00EB1B53"/>
    <w:rsid w:val="00EB3DF4"/>
    <w:rsid w:val="00EC22B6"/>
    <w:rsid w:val="00EC3475"/>
    <w:rsid w:val="00EC429A"/>
    <w:rsid w:val="00EC77FC"/>
    <w:rsid w:val="00EC7F5F"/>
    <w:rsid w:val="00ED007D"/>
    <w:rsid w:val="00ED0995"/>
    <w:rsid w:val="00EE08A8"/>
    <w:rsid w:val="00EF27D4"/>
    <w:rsid w:val="00EF7B4E"/>
    <w:rsid w:val="00F07E14"/>
    <w:rsid w:val="00F1052B"/>
    <w:rsid w:val="00F159E1"/>
    <w:rsid w:val="00F16C45"/>
    <w:rsid w:val="00F21494"/>
    <w:rsid w:val="00F24116"/>
    <w:rsid w:val="00F304D0"/>
    <w:rsid w:val="00F30875"/>
    <w:rsid w:val="00F32041"/>
    <w:rsid w:val="00F32894"/>
    <w:rsid w:val="00F34A2E"/>
    <w:rsid w:val="00F35C3D"/>
    <w:rsid w:val="00F36D0F"/>
    <w:rsid w:val="00F3701E"/>
    <w:rsid w:val="00F40F67"/>
    <w:rsid w:val="00F457DF"/>
    <w:rsid w:val="00F4762A"/>
    <w:rsid w:val="00F47955"/>
    <w:rsid w:val="00F516EE"/>
    <w:rsid w:val="00F601EE"/>
    <w:rsid w:val="00F61541"/>
    <w:rsid w:val="00F63758"/>
    <w:rsid w:val="00F6441F"/>
    <w:rsid w:val="00F649A5"/>
    <w:rsid w:val="00F65D0E"/>
    <w:rsid w:val="00F71000"/>
    <w:rsid w:val="00F72C1A"/>
    <w:rsid w:val="00F750A0"/>
    <w:rsid w:val="00F76B1A"/>
    <w:rsid w:val="00F80A95"/>
    <w:rsid w:val="00F84F5A"/>
    <w:rsid w:val="00F85C1A"/>
    <w:rsid w:val="00F876B6"/>
    <w:rsid w:val="00F9122F"/>
    <w:rsid w:val="00F92B00"/>
    <w:rsid w:val="00F937C9"/>
    <w:rsid w:val="00F95AAF"/>
    <w:rsid w:val="00F9627F"/>
    <w:rsid w:val="00F97FEE"/>
    <w:rsid w:val="00FA3AEB"/>
    <w:rsid w:val="00FA3D4F"/>
    <w:rsid w:val="00FA439F"/>
    <w:rsid w:val="00FA64C9"/>
    <w:rsid w:val="00FA683E"/>
    <w:rsid w:val="00FA7048"/>
    <w:rsid w:val="00FB2DF8"/>
    <w:rsid w:val="00FC06F4"/>
    <w:rsid w:val="00FC42FD"/>
    <w:rsid w:val="00FC47C8"/>
    <w:rsid w:val="00FC616A"/>
    <w:rsid w:val="00FC7E3D"/>
    <w:rsid w:val="00FD21B4"/>
    <w:rsid w:val="00FD71D1"/>
    <w:rsid w:val="00FE15DE"/>
    <w:rsid w:val="00FE6113"/>
    <w:rsid w:val="00FE657D"/>
    <w:rsid w:val="00FF4F49"/>
    <w:rsid w:val="00FF6649"/>
    <w:rsid w:val="25EC29A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  <w:rPr>
      <w:rFonts w:ascii="Times New Roman" w:hAnsi="Times New Roman" w:eastAsia="宋体" w:cs="Times New Roman"/>
    </w:rPr>
  </w:style>
  <w:style w:type="character" w:customStyle="1" w:styleId="8">
    <w:name w:val=" Char Char1"/>
    <w:basedOn w:val="5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 Char Char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2026-03-31T02:37:49Z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