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6号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下达那么寨文化活动室建设资金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的通知. 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遮岛镇人民政府：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那么寨文化活动室建设资金30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6F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0F7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C22"/>
    <w:rsid w:val="00DD7995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2B96440E"/>
    <w:rsid w:val="680B17F0"/>
    <w:rsid w:val="6B520B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2026-03-31T02:16:37Z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