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7号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关于下达弄么村新寨活动室建设资金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遮岛镇人民政府：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农改[2016]48号及《梁河县人民政府办公室关于下达2017年上半年贫困县统筹整合涉农资金计划的通知》要求，现下达你单位弄么村新寨活动室建设资金23万元，请列入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rPr>
          <w:rFonts w:hint="eastAsia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1E06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30B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20E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754A16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2026-03-31T02:17:37Z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